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13157D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70AB56C5" w:rsidR="006F7F91" w:rsidRPr="005425EF" w:rsidRDefault="00E14230" w:rsidP="006F7F91">
      <w:pPr>
        <w:ind w:left="360"/>
        <w:rPr>
          <w:rFonts w:asciiTheme="minorHAnsi" w:hAnsiTheme="minorHAnsi"/>
          <w:szCs w:val="20"/>
        </w:rPr>
      </w:pPr>
      <w:r>
        <w:rPr>
          <w:rStyle w:val="Hervorhebung"/>
          <w:color w:val="9BBB59"/>
        </w:rPr>
        <w:t>DM01AVAG25LV95_TOPOBASE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="006A67F6"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>
        <w:rPr>
          <w:rFonts w:asciiTheme="minorHAnsi" w:hAnsiTheme="minorHAnsi"/>
          <w:szCs w:val="20"/>
        </w:rPr>
        <w:t>DM01AVAG25LV95_TOPOBASE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5B45AF9B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1B6EC50C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C3CEE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77D17088" w:rsidR="006F7F91" w:rsidRPr="00BC3CEE" w:rsidRDefault="00BE7813" w:rsidP="006F7F91">
      <w:pPr>
        <w:ind w:left="360"/>
        <w:rPr>
          <w:rFonts w:asciiTheme="minorHAnsi" w:hAnsiTheme="minorHAnsi"/>
          <w:sz w:val="18"/>
          <w:szCs w:val="18"/>
        </w:rPr>
      </w:pPr>
      <w:r w:rsidRPr="00BE7813">
        <w:rPr>
          <w:rStyle w:val="Hervorhebung"/>
          <w:color w:val="9BBB59"/>
        </w:rPr>
        <w:t>Register_</w:t>
      </w:r>
      <w:r w:rsidR="00E14230">
        <w:rPr>
          <w:rStyle w:val="Hervorhebung"/>
          <w:color w:val="9BBB59"/>
        </w:rPr>
        <w:t>DM01AVAG25LV95_TOPOBASE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7C6AD2">
        <w:rPr>
          <w:rFonts w:asciiTheme="minorHAnsi" w:hAnsiTheme="minorHAnsi"/>
          <w:color w:val="9BBB59"/>
          <w:szCs w:val="20"/>
        </w:rPr>
        <w:tab/>
      </w:r>
      <w:r w:rsidR="006A67F6">
        <w:rPr>
          <w:rFonts w:asciiTheme="minorHAnsi" w:hAnsiTheme="minorHAnsi"/>
          <w:color w:val="9BBB59"/>
          <w:szCs w:val="20"/>
        </w:rPr>
        <w:tab/>
      </w:r>
      <w:r w:rsidR="006F7F91" w:rsidRPr="002B4039">
        <w:rPr>
          <w:rFonts w:asciiTheme="minorHAnsi" w:hAnsiTheme="minorHAnsi"/>
          <w:sz w:val="19"/>
          <w:szCs w:val="19"/>
        </w:rPr>
        <w:t>INTERLIS1.</w:t>
      </w:r>
      <w:r w:rsidRPr="002B4039">
        <w:rPr>
          <w:rFonts w:asciiTheme="minorHAnsi" w:hAnsiTheme="minorHAnsi"/>
          <w:sz w:val="19"/>
          <w:szCs w:val="19"/>
        </w:rPr>
        <w:t>Register_</w:t>
      </w:r>
      <w:r w:rsidR="00E14230">
        <w:rPr>
          <w:rFonts w:asciiTheme="minorHAnsi" w:hAnsiTheme="minorHAnsi"/>
          <w:sz w:val="19"/>
          <w:szCs w:val="19"/>
        </w:rPr>
        <w:t>DM01AVAG25LV95_TOPOBASE</w:t>
      </w:r>
      <w:r w:rsidRPr="002B4039">
        <w:rPr>
          <w:rFonts w:asciiTheme="minorHAnsi" w:hAnsiTheme="minorHAnsi"/>
          <w:sz w:val="19"/>
          <w:szCs w:val="19"/>
        </w:rPr>
        <w:t xml:space="preserve">_V2 </w:t>
      </w:r>
      <w:r w:rsidR="006F7F91" w:rsidRPr="002B4039">
        <w:rPr>
          <w:rFonts w:asciiTheme="minorHAnsi" w:hAnsiTheme="minorHAnsi"/>
          <w:sz w:val="19"/>
          <w:szCs w:val="19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2A224995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E14230">
        <w:rPr>
          <w:rStyle w:val="Hervorhebung"/>
          <w:color w:val="9BBB59"/>
        </w:rPr>
        <w:t>DM01AVAG25LV95_TOPOBASE</w:t>
      </w:r>
      <w:r w:rsidRPr="00BE7813">
        <w:rPr>
          <w:rStyle w:val="Hervorhebung"/>
          <w:color w:val="9BBB59"/>
        </w:rPr>
        <w:t>.TXT</w:t>
      </w:r>
    </w:p>
    <w:p w14:paraId="268D6B64" w14:textId="06CEBB71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E14230">
        <w:rPr>
          <w:rStyle w:val="Hervorhebung"/>
          <w:color w:val="9BBB59"/>
        </w:rPr>
        <w:t>DM01AVAG25LV95_TOPOBASE</w:t>
      </w:r>
      <w:r w:rsidRPr="00BE7813">
        <w:rPr>
          <w:rStyle w:val="Hervorhebung"/>
          <w:color w:val="9BBB59"/>
        </w:rPr>
        <w:t>.TXT</w:t>
      </w:r>
    </w:p>
    <w:p w14:paraId="222D3A17" w14:textId="55D581CC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E14230">
        <w:rPr>
          <w:rStyle w:val="Hervorhebung"/>
          <w:color w:val="9BBB59"/>
        </w:rPr>
        <w:t>DM01AVAG25LV95_TOPOBASE</w:t>
      </w:r>
      <w:r w:rsidRPr="00BE7813">
        <w:rPr>
          <w:rStyle w:val="Hervorhebung"/>
          <w:color w:val="9BBB59"/>
        </w:rPr>
        <w:t>.TXT</w:t>
      </w:r>
      <w:bookmarkStart w:id="3" w:name="_GoBack"/>
      <w:bookmarkEnd w:id="3"/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305C3C94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E14230">
        <w:rPr>
          <w:rStyle w:val="Hervorhebung"/>
          <w:color w:val="9BBB59"/>
        </w:rPr>
        <w:t>DM01AVAG25LV95_TOPOBASE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4" w:name="_Hlk511046072"/>
      <w:r>
        <w:rPr>
          <w:rFonts w:asciiTheme="minorHAnsi" w:hAnsiTheme="minorHAnsi"/>
          <w:szCs w:val="20"/>
        </w:rPr>
        <w:t xml:space="preserve">Datei </w:t>
      </w:r>
      <w:bookmarkEnd w:id="4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7DDB3BC5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E14230">
        <w:rPr>
          <w:rStyle w:val="Hervorhebung"/>
          <w:color w:val="9BBB59"/>
        </w:rPr>
        <w:t>DM01AVAG25LV95_TOPOBASE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7BBA27E9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E14230">
        <w:rPr>
          <w:rStyle w:val="Hervorhebung"/>
          <w:color w:val="9BBB59"/>
        </w:rPr>
        <w:t>DM01AVAG25LV95_TOPOBASE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459853C1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E14230">
        <w:rPr>
          <w:rStyle w:val="Hervorhebung"/>
          <w:color w:val="9BBB59"/>
        </w:rPr>
        <w:t>DM01AVAG25LV95_TOPOBASE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32C146B8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E14230">
        <w:rPr>
          <w:rStyle w:val="Hervorhebung"/>
          <w:color w:val="9BBB59"/>
        </w:rPr>
        <w:t>DM01AVAG25LV95_TOPOBASE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3D23FF0F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C3CEE">
        <w:rPr>
          <w:rStyle w:val="Hervorhebung"/>
          <w:color w:val="9BBB59"/>
        </w:rPr>
        <w:t>ArtCode_</w:t>
      </w:r>
      <w:r w:rsidR="00E14230">
        <w:rPr>
          <w:rStyle w:val="Hervorhebung"/>
          <w:color w:val="9BBB59"/>
        </w:rPr>
        <w:t>DM01AVAG25LV95_TOPOBASE</w:t>
      </w:r>
      <w:r w:rsidR="006F7F91" w:rsidRPr="00BC3CEE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7FE4D62D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E14230">
        <w:rPr>
          <w:rStyle w:val="Hervorhebung"/>
          <w:color w:val="9BBB59"/>
        </w:rPr>
        <w:t>DM01AVAG25LV95_TOPOBASE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65B34466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E14230">
        <w:rPr>
          <w:rStyle w:val="Hervorhebung"/>
          <w:color w:val="9BBB59"/>
        </w:rPr>
        <w:t>DM01AVAG25LV95_TOPOBASE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6CEF0D4D" w14:textId="77777777" w:rsidR="007C5827" w:rsidRPr="00FC5C7E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538378E9" w14:textId="77777777" w:rsidR="007C5827" w:rsidRPr="000A4C2A" w:rsidRDefault="007C5827" w:rsidP="007C5827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145313BB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E14230">
        <w:rPr>
          <w:rStyle w:val="Hervorhebung"/>
          <w:color w:val="9BBB59"/>
        </w:rPr>
        <w:t>DM01AVAG25LV95_TOPOBASE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7E7BACD6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E14230">
        <w:rPr>
          <w:rStyle w:val="Hervorhebung"/>
          <w:color w:val="9BBB59"/>
        </w:rPr>
        <w:t>DM01AVAG25LV95_TOPOBASE</w:t>
      </w:r>
      <w:r w:rsidRPr="002942BB">
        <w:rPr>
          <w:rStyle w:val="Hervorhebung"/>
          <w:color w:val="9BBB59"/>
        </w:rPr>
        <w:t>.txt</w:t>
      </w:r>
    </w:p>
    <w:p w14:paraId="56CD92AC" w14:textId="19D9495C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E14230">
        <w:rPr>
          <w:rStyle w:val="Hervorhebung"/>
          <w:color w:val="9BBB59"/>
        </w:rPr>
        <w:t>DM01AVAG25LV95_TOPOBASE</w:t>
      </w:r>
      <w:r w:rsidRPr="002942BB">
        <w:rPr>
          <w:rStyle w:val="Hervorhebung"/>
          <w:color w:val="9BBB59"/>
        </w:rPr>
        <w:t xml:space="preserve">.txt </w:t>
      </w:r>
    </w:p>
    <w:p w14:paraId="2780BC4F" w14:textId="1100375B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E14230">
        <w:rPr>
          <w:rStyle w:val="Hervorhebung"/>
          <w:color w:val="9BBB59"/>
        </w:rPr>
        <w:t>DM01AVAG25LV95_TOPOBASE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CE52FF">
      <w:pPr>
        <w:pStyle w:val="Listenabsatz"/>
        <w:numPr>
          <w:ilvl w:val="0"/>
          <w:numId w:val="25"/>
        </w:numPr>
        <w:spacing w:after="0"/>
        <w:rPr>
          <w:rFonts w:asciiTheme="minorHAnsi" w:hAnsiTheme="minorHAnsi"/>
          <w:szCs w:val="20"/>
        </w:rPr>
      </w:pPr>
      <w:r w:rsidRPr="003505BF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9F73D" w14:textId="77777777" w:rsidR="0013157D" w:rsidRDefault="0013157D" w:rsidP="00254025">
      <w:pPr>
        <w:spacing w:after="0"/>
      </w:pPr>
      <w:r>
        <w:separator/>
      </w:r>
    </w:p>
  </w:endnote>
  <w:endnote w:type="continuationSeparator" w:id="0">
    <w:p w14:paraId="5EBC6E8B" w14:textId="77777777" w:rsidR="0013157D" w:rsidRDefault="0013157D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783B7C87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E14230">
            <w:rPr>
              <w:noProof/>
            </w:rPr>
            <w:t>07.04.2020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FE14E" w14:textId="77777777" w:rsidR="0013157D" w:rsidRDefault="0013157D" w:rsidP="00254025">
      <w:pPr>
        <w:spacing w:after="0"/>
      </w:pPr>
      <w:r>
        <w:separator/>
      </w:r>
    </w:p>
  </w:footnote>
  <w:footnote w:type="continuationSeparator" w:id="0">
    <w:p w14:paraId="57054F95" w14:textId="77777777" w:rsidR="0013157D" w:rsidRDefault="0013157D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157D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403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05BF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3F5"/>
    <w:rsid w:val="00426BE8"/>
    <w:rsid w:val="0042704D"/>
    <w:rsid w:val="00430CB7"/>
    <w:rsid w:val="0043323E"/>
    <w:rsid w:val="00434EC3"/>
    <w:rsid w:val="004355E2"/>
    <w:rsid w:val="004422C7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46009"/>
    <w:rsid w:val="0065144A"/>
    <w:rsid w:val="0065739F"/>
    <w:rsid w:val="006634BC"/>
    <w:rsid w:val="0066450C"/>
    <w:rsid w:val="006646FD"/>
    <w:rsid w:val="00671871"/>
    <w:rsid w:val="006739D0"/>
    <w:rsid w:val="0068068B"/>
    <w:rsid w:val="006849E7"/>
    <w:rsid w:val="006A67F6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C5827"/>
    <w:rsid w:val="007C6AD2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E7D7D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3CEE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45E4"/>
    <w:rsid w:val="00E07094"/>
    <w:rsid w:val="00E13708"/>
    <w:rsid w:val="00E14230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92384"/>
    <w:rsid w:val="002C34B5"/>
    <w:rsid w:val="0041250D"/>
    <w:rsid w:val="004216F6"/>
    <w:rsid w:val="0045584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A68DE"/>
    <w:rsid w:val="00A130CC"/>
    <w:rsid w:val="00AD6C85"/>
    <w:rsid w:val="00B23237"/>
    <w:rsid w:val="00C21FC6"/>
    <w:rsid w:val="00C433D4"/>
    <w:rsid w:val="00CE3527"/>
    <w:rsid w:val="00D25CE5"/>
    <w:rsid w:val="00DF3228"/>
    <w:rsid w:val="00E25B09"/>
    <w:rsid w:val="00E80860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A6F7D0-6CE9-490E-844E-9D80052F5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898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113</cp:revision>
  <cp:lastPrinted>2018-04-11T14:56:00Z</cp:lastPrinted>
  <dcterms:created xsi:type="dcterms:W3CDTF">2018-04-11T14:54:00Z</dcterms:created>
  <dcterms:modified xsi:type="dcterms:W3CDTF">2020-04-07T09:09:00Z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